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BBE2B4" w14:textId="1B5F9DBC" w:rsidR="00A14C70" w:rsidRPr="00B266B0" w:rsidRDefault="00A14C70" w:rsidP="00A14C70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10438726"/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25bis</w:t>
      </w:r>
      <w:r w:rsidRPr="00B266B0">
        <w:rPr>
          <w:bCs/>
          <w:noProof w:val="0"/>
          <w:sz w:val="24"/>
          <w:szCs w:val="24"/>
        </w:rPr>
        <w:tab/>
      </w:r>
      <w:r w:rsidR="00F62832" w:rsidRPr="00F62832">
        <w:rPr>
          <w:bCs/>
          <w:noProof w:val="0"/>
          <w:sz w:val="24"/>
          <w:szCs w:val="24"/>
        </w:rPr>
        <w:t>R3-245597</w:t>
      </w:r>
    </w:p>
    <w:p w14:paraId="1CF4E391" w14:textId="77777777" w:rsidR="00A14C70" w:rsidRPr="00B1063A" w:rsidRDefault="00A14C70" w:rsidP="00A14C70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Hefei, China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 xml:space="preserve">14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18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October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4</w:t>
      </w:r>
    </w:p>
    <w:p w14:paraId="79CAF2C9" w14:textId="77777777" w:rsidR="00A14C70" w:rsidRPr="007645EF" w:rsidRDefault="00A14C70" w:rsidP="00A14C70">
      <w:pPr>
        <w:rPr>
          <w:rFonts w:ascii="Calibri" w:hAnsi="Calibri" w:cs="Arial"/>
          <w:sz w:val="22"/>
          <w:szCs w:val="22"/>
        </w:rPr>
      </w:pPr>
    </w:p>
    <w:p w14:paraId="79D1034D" w14:textId="608C9D5F" w:rsidR="00A14C70" w:rsidRPr="002A10E1" w:rsidRDefault="00A14C70" w:rsidP="002A10E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 w:rsidRPr="00D76AE2">
        <w:rPr>
          <w:rFonts w:ascii="Arial" w:hAnsi="Arial" w:cs="Arial"/>
          <w:b/>
          <w:bCs/>
        </w:rPr>
        <w:t>[Draft]</w:t>
      </w:r>
      <w:r w:rsidR="002A10E1" w:rsidRPr="00D76AE2">
        <w:rPr>
          <w:rFonts w:ascii="Arial" w:hAnsi="Arial" w:cs="Arial"/>
          <w:b/>
          <w:bCs/>
        </w:rPr>
        <w:t xml:space="preserve"> Reply</w:t>
      </w:r>
      <w:r w:rsidRPr="00D76AE2">
        <w:rPr>
          <w:rFonts w:ascii="Arial" w:hAnsi="Arial" w:cs="Arial"/>
          <w:b/>
          <w:bCs/>
        </w:rPr>
        <w:t xml:space="preserve"> </w:t>
      </w:r>
      <w:r w:rsidR="002A10E1" w:rsidRPr="00D76AE2">
        <w:rPr>
          <w:rFonts w:ascii="Arial" w:hAnsi="Arial" w:cs="Arial"/>
          <w:b/>
          <w:bCs/>
        </w:rPr>
        <w:t>LS on terminology definitions for AI-ML in NG-RAN</w:t>
      </w:r>
      <w:r>
        <w:rPr>
          <w:rFonts w:ascii="Calibri" w:hAnsi="Calibri" w:cs="Arial"/>
          <w:b/>
          <w:sz w:val="22"/>
          <w:szCs w:val="22"/>
        </w:rPr>
        <w:t xml:space="preserve">  </w:t>
      </w:r>
    </w:p>
    <w:p w14:paraId="62788B98" w14:textId="727E44A7" w:rsidR="00A14C70" w:rsidRPr="00B56BDC" w:rsidRDefault="00A14C70" w:rsidP="00A14C70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Pr="00B56BDC">
        <w:rPr>
          <w:rFonts w:ascii="Arial" w:hAnsi="Arial" w:cs="Arial"/>
        </w:rPr>
        <w:t>R3-24</w:t>
      </w:r>
      <w:r>
        <w:rPr>
          <w:rFonts w:ascii="Arial" w:hAnsi="Arial" w:cs="Arial"/>
        </w:rPr>
        <w:t xml:space="preserve">5023 </w:t>
      </w:r>
      <w:r w:rsidRPr="00B56BDC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B56BDC">
        <w:rPr>
          <w:rFonts w:ascii="Arial" w:hAnsi="Arial" w:cs="Arial"/>
        </w:rPr>
        <w:t>S5-24</w:t>
      </w:r>
      <w:r>
        <w:rPr>
          <w:rFonts w:ascii="Arial" w:hAnsi="Arial" w:cs="Arial"/>
        </w:rPr>
        <w:t>4660</w:t>
      </w:r>
    </w:p>
    <w:p w14:paraId="45903257" w14:textId="77777777" w:rsidR="00A14C70" w:rsidRPr="007645EF" w:rsidRDefault="00A14C70" w:rsidP="00A14C70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>
        <w:rPr>
          <w:rFonts w:ascii="Calibri" w:hAnsi="Calibri" w:cs="Arial"/>
          <w:bCs/>
          <w:sz w:val="22"/>
          <w:szCs w:val="22"/>
        </w:rPr>
        <w:t>8</w:t>
      </w:r>
    </w:p>
    <w:p w14:paraId="47E81191" w14:textId="77777777" w:rsidR="00A14C70" w:rsidRPr="000A06DE" w:rsidRDefault="00A14C70" w:rsidP="00A14C70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r w:rsidRPr="00B56BDC">
        <w:rPr>
          <w:rFonts w:ascii="Calibri" w:hAnsi="Calibri" w:cs="Arial"/>
          <w:bCs/>
          <w:sz w:val="22"/>
          <w:szCs w:val="22"/>
        </w:rPr>
        <w:t>NR_AIML_NGRAN-Core</w:t>
      </w:r>
    </w:p>
    <w:p w14:paraId="2CF6B8F9" w14:textId="77777777" w:rsidR="00A14C70" w:rsidRPr="007645EF" w:rsidRDefault="00A14C70" w:rsidP="00A14C70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1023055F" w14:textId="77777777" w:rsidR="00A14C70" w:rsidRPr="0014613E" w:rsidRDefault="00A14C70" w:rsidP="00A14C70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14613E">
        <w:rPr>
          <w:rFonts w:ascii="Calibri" w:hAnsi="Calibri" w:cs="Arial"/>
          <w:b/>
          <w:sz w:val="22"/>
          <w:szCs w:val="22"/>
          <w:lang w:val="en-US"/>
        </w:rPr>
        <w:t>Source:</w:t>
      </w:r>
      <w:r w:rsidRPr="0014613E">
        <w:rPr>
          <w:rFonts w:ascii="Calibri" w:hAnsi="Calibri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color w:val="FF0000"/>
        </w:rPr>
        <w:t xml:space="preserve">Nokia [to be </w:t>
      </w:r>
      <w:r w:rsidRPr="0014613E">
        <w:rPr>
          <w:rFonts w:ascii="Arial" w:hAnsi="Arial" w:cs="Arial"/>
          <w:bCs/>
          <w:lang w:val="en-US"/>
        </w:rPr>
        <w:t>RAN3</w:t>
      </w:r>
      <w:r>
        <w:rPr>
          <w:rFonts w:ascii="Arial" w:hAnsi="Arial" w:cs="Arial"/>
          <w:bCs/>
          <w:color w:val="FF0000"/>
        </w:rPr>
        <w:t>]</w:t>
      </w:r>
    </w:p>
    <w:p w14:paraId="2A91C9FB" w14:textId="7841E3D7" w:rsidR="00A14C70" w:rsidRPr="00373C3D" w:rsidRDefault="00A14C70" w:rsidP="00A14C70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373C3D">
        <w:rPr>
          <w:rFonts w:ascii="Calibri" w:hAnsi="Calibri" w:cs="Arial"/>
          <w:b/>
          <w:sz w:val="22"/>
          <w:szCs w:val="22"/>
          <w:lang w:val="en-US"/>
        </w:rPr>
        <w:t>To:</w:t>
      </w:r>
      <w:r w:rsidRPr="00373C3D">
        <w:rPr>
          <w:rFonts w:ascii="Calibri" w:hAnsi="Calibri" w:cs="Arial"/>
          <w:bCs/>
          <w:sz w:val="22"/>
          <w:szCs w:val="22"/>
          <w:lang w:val="en-US"/>
        </w:rPr>
        <w:tab/>
        <w:t>SA5</w:t>
      </w:r>
      <w:r w:rsidR="008E0CE6">
        <w:rPr>
          <w:rFonts w:ascii="Calibri" w:hAnsi="Calibri" w:cs="Arial"/>
          <w:bCs/>
          <w:sz w:val="22"/>
          <w:szCs w:val="22"/>
          <w:lang w:val="en-US"/>
        </w:rPr>
        <w:t>, RAN2</w:t>
      </w:r>
    </w:p>
    <w:p w14:paraId="35FE6C10" w14:textId="77777777" w:rsidR="00A14C70" w:rsidRPr="00373C3D" w:rsidRDefault="00A14C70" w:rsidP="00A14C70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373C3D">
        <w:rPr>
          <w:rFonts w:ascii="Calibri" w:hAnsi="Calibri" w:cs="Arial"/>
          <w:b/>
          <w:sz w:val="22"/>
          <w:szCs w:val="22"/>
          <w:lang w:val="en-US"/>
        </w:rPr>
        <w:t>CC :</w:t>
      </w:r>
    </w:p>
    <w:p w14:paraId="7C847F65" w14:textId="77777777" w:rsidR="00A14C70" w:rsidRPr="00373C3D" w:rsidRDefault="00A14C70" w:rsidP="00A14C70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en-US"/>
        </w:rPr>
      </w:pPr>
    </w:p>
    <w:p w14:paraId="021840E1" w14:textId="77777777" w:rsidR="00A14C70" w:rsidRPr="00215CCC" w:rsidRDefault="00A14C70" w:rsidP="00A14C70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  <w:r w:rsidRPr="00215CCC">
        <w:rPr>
          <w:rFonts w:ascii="Calibri" w:hAnsi="Calibri" w:cs="Arial"/>
          <w:b/>
          <w:sz w:val="22"/>
          <w:szCs w:val="22"/>
          <w:lang w:val="en-US"/>
        </w:rPr>
        <w:t>Contact Person:</w:t>
      </w:r>
      <w:bookmarkStart w:id="1" w:name="_Hlk110438804"/>
    </w:p>
    <w:p w14:paraId="777D9C86" w14:textId="77777777" w:rsidR="00A14C70" w:rsidRPr="002200B7" w:rsidRDefault="00A14C70" w:rsidP="00A14C70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>Anna Pantelidou</w:t>
      </w:r>
    </w:p>
    <w:p w14:paraId="28EAC801" w14:textId="77777777" w:rsidR="00A14C70" w:rsidRPr="002200B7" w:rsidRDefault="00A14C70" w:rsidP="00A14C70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E-mail Address:</w:t>
      </w:r>
      <w:r w:rsidRPr="002200B7">
        <w:rPr>
          <w:rFonts w:ascii="Arial" w:hAnsi="Arial" w:cs="Arial"/>
          <w:b/>
        </w:rPr>
        <w:tab/>
      </w:r>
      <w:r w:rsidRPr="002200B7">
        <w:rPr>
          <w:rFonts w:ascii="Arial" w:hAnsi="Arial" w:cs="Arial"/>
          <w:bCs/>
        </w:rPr>
        <w:t>anna.pantelidou@nokia.com</w:t>
      </w:r>
    </w:p>
    <w:bookmarkEnd w:id="1"/>
    <w:p w14:paraId="52079A91" w14:textId="77777777" w:rsidR="00A14C70" w:rsidRPr="007645EF" w:rsidRDefault="00A14C70" w:rsidP="00A14C70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08C17C1A" w14:textId="77777777" w:rsidR="00A14C70" w:rsidRPr="007645EF" w:rsidRDefault="00A14C70" w:rsidP="00A14C70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Send any reply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01C2B99B" w14:textId="77777777" w:rsidR="00A14C70" w:rsidRPr="007645EF" w:rsidRDefault="00A14C70" w:rsidP="00A14C70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26571FB7" w14:textId="72D41858" w:rsidR="00A14C70" w:rsidRPr="007645EF" w:rsidRDefault="00A14C70" w:rsidP="00A14C70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</w:r>
      <w:r w:rsidR="00154A48" w:rsidRPr="00154A48">
        <w:rPr>
          <w:rFonts w:ascii="Calibri" w:hAnsi="Calibri" w:cs="Calibri"/>
          <w:b/>
          <w:sz w:val="22"/>
        </w:rPr>
        <w:t xml:space="preserve">R3 -245598, </w:t>
      </w:r>
      <w:r w:rsidR="00154A48" w:rsidRPr="00154A48">
        <w:rPr>
          <w:rFonts w:ascii="Calibri" w:hAnsi="Calibri" w:cs="Calibri"/>
          <w:b/>
          <w:sz w:val="22"/>
        </w:rPr>
        <w:t>R3 -24559</w:t>
      </w:r>
      <w:r w:rsidR="00154A48" w:rsidRPr="00154A48">
        <w:rPr>
          <w:rFonts w:ascii="Calibri" w:hAnsi="Calibri" w:cs="Calibri"/>
          <w:b/>
          <w:sz w:val="22"/>
        </w:rPr>
        <w:t>9</w:t>
      </w:r>
      <w:r w:rsidR="003B09F5"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77686FFE" w14:textId="77777777" w:rsidR="00A14C70" w:rsidRPr="007645EF" w:rsidRDefault="00A14C70" w:rsidP="00A14C70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7C9D632C" w14:textId="77777777" w:rsidR="00A14C70" w:rsidRPr="007645EF" w:rsidRDefault="00A14C70" w:rsidP="00A14C70">
      <w:pPr>
        <w:rPr>
          <w:rFonts w:ascii="Calibri" w:hAnsi="Calibri" w:cs="Arial"/>
          <w:sz w:val="22"/>
          <w:szCs w:val="22"/>
        </w:rPr>
      </w:pPr>
    </w:p>
    <w:p w14:paraId="3CF29196" w14:textId="77777777" w:rsidR="00A14C70" w:rsidRPr="007645EF" w:rsidRDefault="00A14C70" w:rsidP="00A14C70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40C7F20C" w14:textId="77777777" w:rsidR="00A14C70" w:rsidRPr="00397AEB" w:rsidRDefault="00A14C70" w:rsidP="00A14C70">
      <w:pPr>
        <w:spacing w:after="120"/>
        <w:rPr>
          <w:lang w:val="en-US"/>
        </w:rPr>
      </w:pPr>
      <w:r>
        <w:rPr>
          <w:lang w:val="en-US"/>
        </w:rPr>
        <w:t>RAN3 thanks SA5 for their LS.</w:t>
      </w:r>
    </w:p>
    <w:p w14:paraId="6C7FA04F" w14:textId="36633B5D" w:rsidR="00C17963" w:rsidRDefault="00C1564B" w:rsidP="00A14C70">
      <w:pPr>
        <w:spacing w:after="120"/>
      </w:pPr>
      <w:r>
        <w:t xml:space="preserve">RAN3 would like to inform SA5 that the following refence to definitions </w:t>
      </w:r>
      <w:r w:rsidR="00FF22AD">
        <w:t xml:space="preserve">in </w:t>
      </w:r>
      <w:r>
        <w:t>TS 28.105 has been updated by RAN3 as follows</w:t>
      </w:r>
      <w:r w:rsidR="003B09F5">
        <w:t xml:space="preserve"> in TS 38.300 and TS 38.401</w:t>
      </w:r>
      <w:r>
        <w:t>:</w:t>
      </w:r>
    </w:p>
    <w:p w14:paraId="738BAE34" w14:textId="50A7048A" w:rsidR="0039416C" w:rsidRPr="0074045E" w:rsidRDefault="0039416C" w:rsidP="00C1564B">
      <w:pPr>
        <w:numPr>
          <w:ilvl w:val="0"/>
          <w:numId w:val="28"/>
        </w:numPr>
        <w:spacing w:after="120"/>
        <w:ind w:left="567" w:hanging="207"/>
        <w:rPr>
          <w:b/>
          <w:bCs/>
        </w:rPr>
      </w:pPr>
      <w:r w:rsidRPr="00D209B5">
        <w:rPr>
          <w:b/>
          <w:bCs/>
        </w:rPr>
        <w:t xml:space="preserve">AI/ML Model Training: </w:t>
      </w:r>
      <w:r>
        <w:rPr>
          <w:b/>
          <w:bCs/>
        </w:rPr>
        <w:t>comprises</w:t>
      </w:r>
      <w:r w:rsidRPr="0074045E">
        <w:rPr>
          <w:b/>
          <w:bCs/>
        </w:rPr>
        <w:t xml:space="preserve"> </w:t>
      </w:r>
      <w:r>
        <w:rPr>
          <w:b/>
          <w:bCs/>
        </w:rPr>
        <w:t xml:space="preserve">of “ML model training” and “ML model testing” </w:t>
      </w:r>
      <w:r w:rsidRPr="00D209B5">
        <w:rPr>
          <w:b/>
          <w:bCs/>
        </w:rPr>
        <w:t xml:space="preserve">as specified in clause 3.1 </w:t>
      </w:r>
      <w:r>
        <w:rPr>
          <w:b/>
          <w:bCs/>
        </w:rPr>
        <w:t xml:space="preserve">of </w:t>
      </w:r>
      <w:r w:rsidRPr="00D209B5">
        <w:rPr>
          <w:b/>
          <w:bCs/>
        </w:rPr>
        <w:t>TS 28.105.</w:t>
      </w:r>
    </w:p>
    <w:p w14:paraId="4A43BBF0" w14:textId="77777777" w:rsidR="00C1564B" w:rsidRDefault="00C1564B" w:rsidP="00A14C70">
      <w:pPr>
        <w:spacing w:after="120"/>
      </w:pPr>
    </w:p>
    <w:p w14:paraId="4632594F" w14:textId="5B371DD0" w:rsidR="00A14C70" w:rsidRPr="007645EF" w:rsidRDefault="00A14C70" w:rsidP="00A14C70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13A065D4" w14:textId="17E935DB" w:rsidR="00C17963" w:rsidRPr="00C17963" w:rsidRDefault="00A14C70" w:rsidP="00C17963">
      <w:pPr>
        <w:rPr>
          <w:lang w:val="en-US"/>
        </w:rPr>
      </w:pPr>
      <w:r>
        <w:rPr>
          <w:rFonts w:ascii="Arial" w:hAnsi="Arial" w:cs="Arial"/>
          <w:b/>
        </w:rPr>
        <w:t xml:space="preserve">To SA5 : </w:t>
      </w:r>
      <w:r>
        <w:rPr>
          <w:rFonts w:ascii="Arial" w:hAnsi="Arial" w:cs="Arial"/>
          <w:b/>
        </w:rPr>
        <w:tab/>
      </w:r>
      <w:r w:rsidRPr="00C17963">
        <w:rPr>
          <w:lang w:val="en-US"/>
        </w:rPr>
        <w:t xml:space="preserve">RAN3 </w:t>
      </w:r>
      <w:r w:rsidR="00C17963" w:rsidRPr="00C17963">
        <w:rPr>
          <w:lang w:val="en-US"/>
        </w:rPr>
        <w:t>kindly asks SA5 to take the above into account and provide feedback if any</w:t>
      </w:r>
      <w:r w:rsidRPr="00C17963">
        <w:rPr>
          <w:lang w:val="en-US"/>
        </w:rPr>
        <w:t xml:space="preserve">. </w:t>
      </w:r>
      <w:r w:rsidR="00C17963" w:rsidRPr="00C17963">
        <w:rPr>
          <w:lang w:val="en-US"/>
        </w:rPr>
        <w:t xml:space="preserve">RAN3 would like to remind SA5 to inform </w:t>
      </w:r>
      <w:r w:rsidR="003B09F5">
        <w:rPr>
          <w:lang w:val="en-US"/>
        </w:rPr>
        <w:t xml:space="preserve">impacted </w:t>
      </w:r>
      <w:r w:rsidR="00C17963" w:rsidRPr="00C17963">
        <w:rPr>
          <w:lang w:val="en-US"/>
        </w:rPr>
        <w:t>RAN WGs in case SA5 decides to modify the referenced definitions.</w:t>
      </w:r>
    </w:p>
    <w:p w14:paraId="1498F80E" w14:textId="3C23E72D" w:rsidR="00A14C70" w:rsidRPr="00C1564B" w:rsidRDefault="00C17963" w:rsidP="00C1564B">
      <w:pPr>
        <w:rPr>
          <w:lang w:val="en-US"/>
        </w:rPr>
      </w:pPr>
      <w:r>
        <w:rPr>
          <w:rFonts w:ascii="Arial" w:hAnsi="Arial" w:cs="Arial"/>
          <w:b/>
        </w:rPr>
        <w:t>Actions to RAN2:</w:t>
      </w:r>
      <w:r>
        <w:rPr>
          <w:rFonts w:ascii="Arial" w:eastAsia="MS Mincho" w:hAnsi="Arial" w:cs="Arial"/>
          <w:b/>
          <w:lang w:eastAsia="ja-JP"/>
        </w:rPr>
        <w:t xml:space="preserve"> </w:t>
      </w:r>
      <w:r w:rsidRPr="00C17963">
        <w:rPr>
          <w:lang w:val="en-US"/>
        </w:rPr>
        <w:t>RAN3 kindly asks RAN2 to take the above into account.</w:t>
      </w:r>
    </w:p>
    <w:p w14:paraId="4B70E815" w14:textId="77777777" w:rsidR="00A14C70" w:rsidRPr="003506EC" w:rsidRDefault="00A14C70" w:rsidP="00A14C70">
      <w:pPr>
        <w:spacing w:after="120"/>
        <w:ind w:left="1134" w:hanging="1134"/>
        <w:jc w:val="both"/>
        <w:rPr>
          <w:b/>
          <w:bCs/>
        </w:rPr>
      </w:pPr>
      <w:r>
        <w:rPr>
          <w:b/>
          <w:bCs/>
          <w:lang w:val="en-US"/>
        </w:rPr>
        <w:t xml:space="preserve"> </w:t>
      </w:r>
    </w:p>
    <w:p w14:paraId="458453E8" w14:textId="77777777" w:rsidR="00A14C70" w:rsidRPr="007645EF" w:rsidRDefault="00A14C70" w:rsidP="00A14C70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0"/>
    <w:p w14:paraId="0093C2CD" w14:textId="77777777" w:rsidR="00A14C70" w:rsidRDefault="00A14C70" w:rsidP="00A14C7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18 - 22 November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Orlando</w:t>
      </w:r>
      <w:r w:rsidRPr="007A049B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USA</w:t>
      </w:r>
    </w:p>
    <w:p w14:paraId="3FA4EBF1" w14:textId="77777777" w:rsidR="00A14C70" w:rsidRPr="005B7938" w:rsidRDefault="00A14C70" w:rsidP="00A14C70">
      <w:pPr>
        <w:spacing w:after="120"/>
        <w:rPr>
          <w:rFonts w:ascii="Arial" w:hAnsi="Arial" w:cs="Arial"/>
          <w:bCs/>
        </w:rPr>
      </w:pPr>
      <w:r w:rsidRPr="006D04A8">
        <w:rPr>
          <w:rFonts w:ascii="Arial" w:hAnsi="Arial" w:cs="Arial"/>
          <w:bCs/>
        </w:rPr>
        <w:t>TSG-RAN WG3 Meeting RAN3#12</w:t>
      </w:r>
      <w:r>
        <w:rPr>
          <w:rFonts w:ascii="Arial" w:hAnsi="Arial" w:cs="Arial"/>
          <w:bCs/>
        </w:rPr>
        <w:t>7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21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34FC629B" w14:textId="77777777" w:rsidR="00A14C70" w:rsidRPr="0059191F" w:rsidRDefault="00A14C70" w:rsidP="00A14C70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515FA262" w14:textId="77777777" w:rsidR="00A14C70" w:rsidRDefault="00A14C70" w:rsidP="00A14C70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5CE56DC7" w14:textId="77777777" w:rsidR="00A14C70" w:rsidRDefault="00A14C70" w:rsidP="00A14C70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68B165E0" w14:textId="77777777" w:rsidR="00A14C70" w:rsidRPr="00CD4C7B" w:rsidRDefault="00A14C70" w:rsidP="00A14C70"/>
    <w:p w14:paraId="789E2281" w14:textId="77777777" w:rsidR="00A14C70" w:rsidRPr="00343560" w:rsidRDefault="00A14C70" w:rsidP="00A14C70"/>
    <w:p w14:paraId="311238D6" w14:textId="77777777" w:rsidR="00A14C70" w:rsidRPr="00343560" w:rsidRDefault="00A14C70" w:rsidP="00343560"/>
    <w:sectPr w:rsidR="00A14C70" w:rsidRPr="00343560" w:rsidSect="0034356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6BA38A" w14:textId="77777777" w:rsidR="00A143D9" w:rsidRDefault="00A143D9">
      <w:r>
        <w:separator/>
      </w:r>
    </w:p>
  </w:endnote>
  <w:endnote w:type="continuationSeparator" w:id="0">
    <w:p w14:paraId="09D975E6" w14:textId="77777777" w:rsidR="00A143D9" w:rsidRDefault="00A143D9">
      <w:r>
        <w:continuationSeparator/>
      </w:r>
    </w:p>
  </w:endnote>
  <w:endnote w:type="continuationNotice" w:id="1">
    <w:p w14:paraId="0CC7AB0F" w14:textId="77777777" w:rsidR="00A143D9" w:rsidRDefault="00A143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29850C" w14:textId="77777777" w:rsidR="00A143D9" w:rsidRDefault="00A143D9">
      <w:r>
        <w:separator/>
      </w:r>
    </w:p>
  </w:footnote>
  <w:footnote w:type="continuationSeparator" w:id="0">
    <w:p w14:paraId="4E7960D9" w14:textId="77777777" w:rsidR="00A143D9" w:rsidRDefault="00A143D9">
      <w:r>
        <w:continuationSeparator/>
      </w:r>
    </w:p>
  </w:footnote>
  <w:footnote w:type="continuationNotice" w:id="1">
    <w:p w14:paraId="0FADFF11" w14:textId="77777777" w:rsidR="00A143D9" w:rsidRDefault="00A143D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430A00"/>
    <w:multiLevelType w:val="hybridMultilevel"/>
    <w:tmpl w:val="B05432E2"/>
    <w:lvl w:ilvl="0" w:tplc="869C9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B244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68F4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D200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04D3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04E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204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3ABC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C62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4E2591D"/>
    <w:multiLevelType w:val="hybridMultilevel"/>
    <w:tmpl w:val="E06C1DFC"/>
    <w:lvl w:ilvl="0" w:tplc="BBF65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6BC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6F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A2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86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845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04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406286"/>
    <w:multiLevelType w:val="hybridMultilevel"/>
    <w:tmpl w:val="1696D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960C8"/>
    <w:multiLevelType w:val="hybridMultilevel"/>
    <w:tmpl w:val="62CA7E40"/>
    <w:lvl w:ilvl="0" w:tplc="D8700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C4BA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BE99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460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0AAD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D46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BC7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320E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5A7D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B81409"/>
    <w:multiLevelType w:val="hybridMultilevel"/>
    <w:tmpl w:val="A492E54C"/>
    <w:lvl w:ilvl="0" w:tplc="33546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EC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24F6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40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B05D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F28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22E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25F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19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3D55140"/>
    <w:multiLevelType w:val="hybridMultilevel"/>
    <w:tmpl w:val="87404402"/>
    <w:lvl w:ilvl="0" w:tplc="56543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83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AB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2D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2C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AF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A0C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F3C44FD"/>
    <w:multiLevelType w:val="hybridMultilevel"/>
    <w:tmpl w:val="A950DA34"/>
    <w:lvl w:ilvl="0" w:tplc="A1E09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41B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E82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A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FCD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52B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6082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4CE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AEE5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3A2F2B"/>
    <w:multiLevelType w:val="hybridMultilevel"/>
    <w:tmpl w:val="627E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A4A55"/>
    <w:multiLevelType w:val="hybridMultilevel"/>
    <w:tmpl w:val="BC209EEE"/>
    <w:lvl w:ilvl="0" w:tplc="B622D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C55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9089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46F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C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389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843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26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58E0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9B04D41"/>
    <w:multiLevelType w:val="hybridMultilevel"/>
    <w:tmpl w:val="DF5E9A74"/>
    <w:lvl w:ilvl="0" w:tplc="BBE03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E07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60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8D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65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C9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8E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6A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124803"/>
    <w:multiLevelType w:val="hybridMultilevel"/>
    <w:tmpl w:val="E254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8A58E5"/>
    <w:multiLevelType w:val="hybridMultilevel"/>
    <w:tmpl w:val="0682E9BA"/>
    <w:lvl w:ilvl="0" w:tplc="207A5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48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E8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C0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AB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4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EB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6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63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956309C"/>
    <w:multiLevelType w:val="hybridMultilevel"/>
    <w:tmpl w:val="F9863892"/>
    <w:lvl w:ilvl="0" w:tplc="A710B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A0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41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0C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0E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EB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EE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49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64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A067B15"/>
    <w:multiLevelType w:val="hybridMultilevel"/>
    <w:tmpl w:val="723851AE"/>
    <w:lvl w:ilvl="0" w:tplc="D25EE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D4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0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8A17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6EE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0E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07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C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AB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F831A9"/>
    <w:multiLevelType w:val="hybridMultilevel"/>
    <w:tmpl w:val="C69C0320"/>
    <w:lvl w:ilvl="0" w:tplc="62B2E0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D230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544E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3AE1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5639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E0C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960A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E2B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BA52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40E93"/>
    <w:multiLevelType w:val="hybridMultilevel"/>
    <w:tmpl w:val="C090101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8BD5606"/>
    <w:multiLevelType w:val="hybridMultilevel"/>
    <w:tmpl w:val="EC9EF2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F945DBC"/>
    <w:multiLevelType w:val="hybridMultilevel"/>
    <w:tmpl w:val="9878B63C"/>
    <w:lvl w:ilvl="0" w:tplc="BDD2A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043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4C8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328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2654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C1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7EA0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684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A26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7BB51AE1"/>
    <w:multiLevelType w:val="hybridMultilevel"/>
    <w:tmpl w:val="CA0829AE"/>
    <w:lvl w:ilvl="0" w:tplc="432AF79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CB6747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FAA8BC3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C76E82A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B2CDAE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8B76A6C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C3641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A5AF3E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A84D99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5B1355"/>
    <w:multiLevelType w:val="hybridMultilevel"/>
    <w:tmpl w:val="F98AC24E"/>
    <w:lvl w:ilvl="0" w:tplc="D1F08CE6">
      <w:start w:val="2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EB372C"/>
    <w:multiLevelType w:val="hybridMultilevel"/>
    <w:tmpl w:val="B210A3EC"/>
    <w:lvl w:ilvl="0" w:tplc="3B6C1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602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4A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7E9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E5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2F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AB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8F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4A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12"/>
  </w:num>
  <w:num w:numId="5" w16cid:durableId="1293485520">
    <w:abstractNumId w:val="22"/>
  </w:num>
  <w:num w:numId="6" w16cid:durableId="518593314">
    <w:abstractNumId w:val="8"/>
  </w:num>
  <w:num w:numId="7" w16cid:durableId="133304696">
    <w:abstractNumId w:val="20"/>
  </w:num>
  <w:num w:numId="8" w16cid:durableId="1401951229">
    <w:abstractNumId w:val="5"/>
  </w:num>
  <w:num w:numId="9" w16cid:durableId="765687038">
    <w:abstractNumId w:val="2"/>
  </w:num>
  <w:num w:numId="10" w16cid:durableId="1190608963">
    <w:abstractNumId w:val="24"/>
  </w:num>
  <w:num w:numId="11" w16cid:durableId="1298758106">
    <w:abstractNumId w:val="17"/>
  </w:num>
  <w:num w:numId="12" w16cid:durableId="485165343">
    <w:abstractNumId w:val="16"/>
  </w:num>
  <w:num w:numId="13" w16cid:durableId="389350407">
    <w:abstractNumId w:val="6"/>
  </w:num>
  <w:num w:numId="14" w16cid:durableId="195781584">
    <w:abstractNumId w:val="26"/>
  </w:num>
  <w:num w:numId="15" w16cid:durableId="1483423386">
    <w:abstractNumId w:val="13"/>
  </w:num>
  <w:num w:numId="16" w16cid:durableId="1742748413">
    <w:abstractNumId w:val="18"/>
  </w:num>
  <w:num w:numId="17" w16cid:durableId="1818763474">
    <w:abstractNumId w:val="7"/>
  </w:num>
  <w:num w:numId="18" w16cid:durableId="1667585086">
    <w:abstractNumId w:val="11"/>
  </w:num>
  <w:num w:numId="19" w16cid:durableId="1271208106">
    <w:abstractNumId w:val="3"/>
  </w:num>
  <w:num w:numId="20" w16cid:durableId="305671312">
    <w:abstractNumId w:val="23"/>
  </w:num>
  <w:num w:numId="21" w16cid:durableId="1929924767">
    <w:abstractNumId w:val="15"/>
  </w:num>
  <w:num w:numId="22" w16cid:durableId="1059861415">
    <w:abstractNumId w:val="14"/>
  </w:num>
  <w:num w:numId="23" w16cid:durableId="801921517">
    <w:abstractNumId w:val="9"/>
  </w:num>
  <w:num w:numId="24" w16cid:durableId="373887140">
    <w:abstractNumId w:val="19"/>
  </w:num>
  <w:num w:numId="25" w16cid:durableId="554657521">
    <w:abstractNumId w:val="21"/>
  </w:num>
  <w:num w:numId="26" w16cid:durableId="2026857819">
    <w:abstractNumId w:val="10"/>
  </w:num>
  <w:num w:numId="27" w16cid:durableId="697201838">
    <w:abstractNumId w:val="4"/>
  </w:num>
  <w:num w:numId="28" w16cid:durableId="57960676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061B4"/>
    <w:rsid w:val="00013811"/>
    <w:rsid w:val="0001785D"/>
    <w:rsid w:val="00017BB2"/>
    <w:rsid w:val="00024635"/>
    <w:rsid w:val="000260F9"/>
    <w:rsid w:val="00030DA5"/>
    <w:rsid w:val="000316BA"/>
    <w:rsid w:val="00033397"/>
    <w:rsid w:val="000342C7"/>
    <w:rsid w:val="00040095"/>
    <w:rsid w:val="00044D31"/>
    <w:rsid w:val="0005465D"/>
    <w:rsid w:val="0005563E"/>
    <w:rsid w:val="000615A2"/>
    <w:rsid w:val="000633A7"/>
    <w:rsid w:val="00065B77"/>
    <w:rsid w:val="000672BA"/>
    <w:rsid w:val="00080344"/>
    <w:rsid w:val="00080512"/>
    <w:rsid w:val="00083F0D"/>
    <w:rsid w:val="00094013"/>
    <w:rsid w:val="00097B38"/>
    <w:rsid w:val="000A2FD0"/>
    <w:rsid w:val="000A47A3"/>
    <w:rsid w:val="000A7D4A"/>
    <w:rsid w:val="000B0762"/>
    <w:rsid w:val="000B1D1E"/>
    <w:rsid w:val="000B7447"/>
    <w:rsid w:val="000B7BCF"/>
    <w:rsid w:val="000C0EA5"/>
    <w:rsid w:val="000C0ED7"/>
    <w:rsid w:val="000C20EA"/>
    <w:rsid w:val="000C23DE"/>
    <w:rsid w:val="000C3CBB"/>
    <w:rsid w:val="000C556D"/>
    <w:rsid w:val="000C76E5"/>
    <w:rsid w:val="000D376D"/>
    <w:rsid w:val="000D408C"/>
    <w:rsid w:val="000D4DE6"/>
    <w:rsid w:val="000D58AB"/>
    <w:rsid w:val="000D59D3"/>
    <w:rsid w:val="000E3FDA"/>
    <w:rsid w:val="000E5D1A"/>
    <w:rsid w:val="000F376D"/>
    <w:rsid w:val="000F41ED"/>
    <w:rsid w:val="000F42F0"/>
    <w:rsid w:val="000F4B39"/>
    <w:rsid w:val="000F5DE4"/>
    <w:rsid w:val="000F610C"/>
    <w:rsid w:val="000F67A2"/>
    <w:rsid w:val="000F79AB"/>
    <w:rsid w:val="001012C2"/>
    <w:rsid w:val="001075B7"/>
    <w:rsid w:val="00107EDC"/>
    <w:rsid w:val="00117907"/>
    <w:rsid w:val="00123B1D"/>
    <w:rsid w:val="00123B6B"/>
    <w:rsid w:val="001360A3"/>
    <w:rsid w:val="001370F2"/>
    <w:rsid w:val="00141A3D"/>
    <w:rsid w:val="00141F87"/>
    <w:rsid w:val="00142E2B"/>
    <w:rsid w:val="0014775C"/>
    <w:rsid w:val="00153BA6"/>
    <w:rsid w:val="001549DD"/>
    <w:rsid w:val="00154A48"/>
    <w:rsid w:val="00155078"/>
    <w:rsid w:val="001550D6"/>
    <w:rsid w:val="00162F1B"/>
    <w:rsid w:val="00163D45"/>
    <w:rsid w:val="001642B9"/>
    <w:rsid w:val="00166752"/>
    <w:rsid w:val="00170A70"/>
    <w:rsid w:val="00171361"/>
    <w:rsid w:val="00174EC9"/>
    <w:rsid w:val="0017573D"/>
    <w:rsid w:val="001864C4"/>
    <w:rsid w:val="00194CD0"/>
    <w:rsid w:val="00197DF4"/>
    <w:rsid w:val="001A153B"/>
    <w:rsid w:val="001A4492"/>
    <w:rsid w:val="001A4A66"/>
    <w:rsid w:val="001A729E"/>
    <w:rsid w:val="001B08B3"/>
    <w:rsid w:val="001B0D69"/>
    <w:rsid w:val="001B265E"/>
    <w:rsid w:val="001B3D3A"/>
    <w:rsid w:val="001B7208"/>
    <w:rsid w:val="001C1E35"/>
    <w:rsid w:val="001C4281"/>
    <w:rsid w:val="001C6078"/>
    <w:rsid w:val="001C7A35"/>
    <w:rsid w:val="001D0D3F"/>
    <w:rsid w:val="001D3619"/>
    <w:rsid w:val="001D38D6"/>
    <w:rsid w:val="001D7E1F"/>
    <w:rsid w:val="001E39D1"/>
    <w:rsid w:val="001E6444"/>
    <w:rsid w:val="001F168B"/>
    <w:rsid w:val="001F3A0E"/>
    <w:rsid w:val="001F45AF"/>
    <w:rsid w:val="001F5E95"/>
    <w:rsid w:val="001F70B7"/>
    <w:rsid w:val="00200F4A"/>
    <w:rsid w:val="002011C1"/>
    <w:rsid w:val="00204301"/>
    <w:rsid w:val="002068A3"/>
    <w:rsid w:val="00213EA5"/>
    <w:rsid w:val="00215D5F"/>
    <w:rsid w:val="00225F6D"/>
    <w:rsid w:val="0022606D"/>
    <w:rsid w:val="002305DD"/>
    <w:rsid w:val="002334AE"/>
    <w:rsid w:val="00236F56"/>
    <w:rsid w:val="00242C2A"/>
    <w:rsid w:val="00243BC7"/>
    <w:rsid w:val="00244186"/>
    <w:rsid w:val="00245375"/>
    <w:rsid w:val="002553C2"/>
    <w:rsid w:val="002623FC"/>
    <w:rsid w:val="002747EC"/>
    <w:rsid w:val="002748E3"/>
    <w:rsid w:val="002829F6"/>
    <w:rsid w:val="002855BF"/>
    <w:rsid w:val="0028583D"/>
    <w:rsid w:val="00286FC6"/>
    <w:rsid w:val="002953B2"/>
    <w:rsid w:val="002A10E1"/>
    <w:rsid w:val="002A63AD"/>
    <w:rsid w:val="002A7F1A"/>
    <w:rsid w:val="002B0BC2"/>
    <w:rsid w:val="002B6E60"/>
    <w:rsid w:val="002D7123"/>
    <w:rsid w:val="002E1692"/>
    <w:rsid w:val="002E3062"/>
    <w:rsid w:val="002F0762"/>
    <w:rsid w:val="002F0805"/>
    <w:rsid w:val="002F0D22"/>
    <w:rsid w:val="002F3487"/>
    <w:rsid w:val="002F38CC"/>
    <w:rsid w:val="002F4C0B"/>
    <w:rsid w:val="002F59A4"/>
    <w:rsid w:val="002F6F89"/>
    <w:rsid w:val="00300E51"/>
    <w:rsid w:val="00306509"/>
    <w:rsid w:val="003172DC"/>
    <w:rsid w:val="0031733F"/>
    <w:rsid w:val="00323185"/>
    <w:rsid w:val="00325142"/>
    <w:rsid w:val="00326069"/>
    <w:rsid w:val="00327D7E"/>
    <w:rsid w:val="003320A1"/>
    <w:rsid w:val="00333D26"/>
    <w:rsid w:val="00335A05"/>
    <w:rsid w:val="00341E0A"/>
    <w:rsid w:val="00343560"/>
    <w:rsid w:val="00343F35"/>
    <w:rsid w:val="003454FC"/>
    <w:rsid w:val="00346B0D"/>
    <w:rsid w:val="0035462D"/>
    <w:rsid w:val="00356E50"/>
    <w:rsid w:val="00362713"/>
    <w:rsid w:val="00363177"/>
    <w:rsid w:val="00365C70"/>
    <w:rsid w:val="00366EB6"/>
    <w:rsid w:val="003702F7"/>
    <w:rsid w:val="00372378"/>
    <w:rsid w:val="00373C3D"/>
    <w:rsid w:val="00376975"/>
    <w:rsid w:val="003770D1"/>
    <w:rsid w:val="00381172"/>
    <w:rsid w:val="00382AA7"/>
    <w:rsid w:val="0038430D"/>
    <w:rsid w:val="00391D78"/>
    <w:rsid w:val="003923F3"/>
    <w:rsid w:val="00392D30"/>
    <w:rsid w:val="0039416C"/>
    <w:rsid w:val="00397AEB"/>
    <w:rsid w:val="003B09F5"/>
    <w:rsid w:val="003B3FB3"/>
    <w:rsid w:val="003C4E37"/>
    <w:rsid w:val="003C5218"/>
    <w:rsid w:val="003E1194"/>
    <w:rsid w:val="003E16BE"/>
    <w:rsid w:val="003E7223"/>
    <w:rsid w:val="003F04F7"/>
    <w:rsid w:val="003F0A6F"/>
    <w:rsid w:val="00401855"/>
    <w:rsid w:val="00411BB9"/>
    <w:rsid w:val="004128E3"/>
    <w:rsid w:val="00430EC4"/>
    <w:rsid w:val="0043218D"/>
    <w:rsid w:val="004357B5"/>
    <w:rsid w:val="00441637"/>
    <w:rsid w:val="00442DE0"/>
    <w:rsid w:val="00454CBF"/>
    <w:rsid w:val="004618A7"/>
    <w:rsid w:val="00461FCC"/>
    <w:rsid w:val="004621A3"/>
    <w:rsid w:val="00463D33"/>
    <w:rsid w:val="00464695"/>
    <w:rsid w:val="0047272F"/>
    <w:rsid w:val="00477AAD"/>
    <w:rsid w:val="00485893"/>
    <w:rsid w:val="00487CC4"/>
    <w:rsid w:val="00495415"/>
    <w:rsid w:val="0049615A"/>
    <w:rsid w:val="004C21CA"/>
    <w:rsid w:val="004C493C"/>
    <w:rsid w:val="004C5539"/>
    <w:rsid w:val="004C66CA"/>
    <w:rsid w:val="004D3578"/>
    <w:rsid w:val="004D380D"/>
    <w:rsid w:val="004D3F58"/>
    <w:rsid w:val="004D4665"/>
    <w:rsid w:val="004D58EB"/>
    <w:rsid w:val="004D5A7B"/>
    <w:rsid w:val="004D5E47"/>
    <w:rsid w:val="004D6077"/>
    <w:rsid w:val="004D633C"/>
    <w:rsid w:val="004D6623"/>
    <w:rsid w:val="004E213A"/>
    <w:rsid w:val="004E21FC"/>
    <w:rsid w:val="004E3565"/>
    <w:rsid w:val="004E57B2"/>
    <w:rsid w:val="004F27B2"/>
    <w:rsid w:val="004F48BF"/>
    <w:rsid w:val="004F66F8"/>
    <w:rsid w:val="004F6D39"/>
    <w:rsid w:val="00503171"/>
    <w:rsid w:val="0050397F"/>
    <w:rsid w:val="00513B27"/>
    <w:rsid w:val="00513C6F"/>
    <w:rsid w:val="005153FE"/>
    <w:rsid w:val="005173B5"/>
    <w:rsid w:val="005240A4"/>
    <w:rsid w:val="00531C12"/>
    <w:rsid w:val="00531F4B"/>
    <w:rsid w:val="00534DA0"/>
    <w:rsid w:val="00540A1B"/>
    <w:rsid w:val="00540B31"/>
    <w:rsid w:val="00543609"/>
    <w:rsid w:val="00543E6C"/>
    <w:rsid w:val="00544635"/>
    <w:rsid w:val="00553F96"/>
    <w:rsid w:val="00565087"/>
    <w:rsid w:val="0056573F"/>
    <w:rsid w:val="00565BE9"/>
    <w:rsid w:val="00567642"/>
    <w:rsid w:val="005678F1"/>
    <w:rsid w:val="00570755"/>
    <w:rsid w:val="00571CE2"/>
    <w:rsid w:val="00581C05"/>
    <w:rsid w:val="00583B94"/>
    <w:rsid w:val="00590BAB"/>
    <w:rsid w:val="00592E0F"/>
    <w:rsid w:val="005A0FB3"/>
    <w:rsid w:val="005A27D5"/>
    <w:rsid w:val="005A4971"/>
    <w:rsid w:val="005B1232"/>
    <w:rsid w:val="005B2EEF"/>
    <w:rsid w:val="005B3624"/>
    <w:rsid w:val="005B50A5"/>
    <w:rsid w:val="005B5666"/>
    <w:rsid w:val="005C3B5F"/>
    <w:rsid w:val="005D1649"/>
    <w:rsid w:val="005D4274"/>
    <w:rsid w:val="005D6C57"/>
    <w:rsid w:val="005D773B"/>
    <w:rsid w:val="005E1749"/>
    <w:rsid w:val="005E238A"/>
    <w:rsid w:val="005E2B16"/>
    <w:rsid w:val="005E6148"/>
    <w:rsid w:val="005E6319"/>
    <w:rsid w:val="005F0533"/>
    <w:rsid w:val="005F2386"/>
    <w:rsid w:val="006019FA"/>
    <w:rsid w:val="00605E3E"/>
    <w:rsid w:val="00606798"/>
    <w:rsid w:val="00606DA9"/>
    <w:rsid w:val="00607BC9"/>
    <w:rsid w:val="0061046D"/>
    <w:rsid w:val="00611566"/>
    <w:rsid w:val="00611D47"/>
    <w:rsid w:val="006137DA"/>
    <w:rsid w:val="00617F14"/>
    <w:rsid w:val="006200C9"/>
    <w:rsid w:val="00640754"/>
    <w:rsid w:val="0064486B"/>
    <w:rsid w:val="0064734A"/>
    <w:rsid w:val="006504A4"/>
    <w:rsid w:val="0065262E"/>
    <w:rsid w:val="00652C0F"/>
    <w:rsid w:val="006556EE"/>
    <w:rsid w:val="00656E1E"/>
    <w:rsid w:val="006604E4"/>
    <w:rsid w:val="006676E4"/>
    <w:rsid w:val="006708A4"/>
    <w:rsid w:val="006744EA"/>
    <w:rsid w:val="006774B4"/>
    <w:rsid w:val="00681935"/>
    <w:rsid w:val="00682C6C"/>
    <w:rsid w:val="00684009"/>
    <w:rsid w:val="00687942"/>
    <w:rsid w:val="00692D28"/>
    <w:rsid w:val="00697F87"/>
    <w:rsid w:val="006A1983"/>
    <w:rsid w:val="006A2193"/>
    <w:rsid w:val="006A4A09"/>
    <w:rsid w:val="006A593D"/>
    <w:rsid w:val="006A7EB4"/>
    <w:rsid w:val="006B36A5"/>
    <w:rsid w:val="006B4195"/>
    <w:rsid w:val="006B4E34"/>
    <w:rsid w:val="006B782E"/>
    <w:rsid w:val="006C54B5"/>
    <w:rsid w:val="006C5EC3"/>
    <w:rsid w:val="006C66F8"/>
    <w:rsid w:val="006D1E24"/>
    <w:rsid w:val="006E4782"/>
    <w:rsid w:val="006E72D7"/>
    <w:rsid w:val="006F469C"/>
    <w:rsid w:val="006F5F21"/>
    <w:rsid w:val="00702BDF"/>
    <w:rsid w:val="007214D6"/>
    <w:rsid w:val="00727B8D"/>
    <w:rsid w:val="00730208"/>
    <w:rsid w:val="007318F1"/>
    <w:rsid w:val="00734A5B"/>
    <w:rsid w:val="0074045E"/>
    <w:rsid w:val="00741EC5"/>
    <w:rsid w:val="007433A6"/>
    <w:rsid w:val="00743525"/>
    <w:rsid w:val="00744E76"/>
    <w:rsid w:val="007476DB"/>
    <w:rsid w:val="0075555F"/>
    <w:rsid w:val="0075565E"/>
    <w:rsid w:val="00757D40"/>
    <w:rsid w:val="0076073B"/>
    <w:rsid w:val="00765A81"/>
    <w:rsid w:val="00774447"/>
    <w:rsid w:val="00774846"/>
    <w:rsid w:val="00775AF4"/>
    <w:rsid w:val="00776B20"/>
    <w:rsid w:val="00777885"/>
    <w:rsid w:val="00781F0F"/>
    <w:rsid w:val="00782170"/>
    <w:rsid w:val="007841AE"/>
    <w:rsid w:val="0078446C"/>
    <w:rsid w:val="0078727C"/>
    <w:rsid w:val="007902FF"/>
    <w:rsid w:val="00792742"/>
    <w:rsid w:val="0079415C"/>
    <w:rsid w:val="00796C1D"/>
    <w:rsid w:val="007978A9"/>
    <w:rsid w:val="00797D4B"/>
    <w:rsid w:val="007A1BBA"/>
    <w:rsid w:val="007A3760"/>
    <w:rsid w:val="007A38F0"/>
    <w:rsid w:val="007C063F"/>
    <w:rsid w:val="007C095F"/>
    <w:rsid w:val="007C1636"/>
    <w:rsid w:val="007C2B73"/>
    <w:rsid w:val="007D0AE5"/>
    <w:rsid w:val="007D3B84"/>
    <w:rsid w:val="007D5902"/>
    <w:rsid w:val="007D592A"/>
    <w:rsid w:val="007E2B9D"/>
    <w:rsid w:val="007E32DD"/>
    <w:rsid w:val="007E6F1D"/>
    <w:rsid w:val="007E746A"/>
    <w:rsid w:val="007F00B1"/>
    <w:rsid w:val="007F2676"/>
    <w:rsid w:val="007F532F"/>
    <w:rsid w:val="007F5AD8"/>
    <w:rsid w:val="00802106"/>
    <w:rsid w:val="008028A4"/>
    <w:rsid w:val="00805CC8"/>
    <w:rsid w:val="00806520"/>
    <w:rsid w:val="008110C5"/>
    <w:rsid w:val="008130A6"/>
    <w:rsid w:val="00822F7E"/>
    <w:rsid w:val="00825B93"/>
    <w:rsid w:val="00827F79"/>
    <w:rsid w:val="00830106"/>
    <w:rsid w:val="008318FA"/>
    <w:rsid w:val="00840916"/>
    <w:rsid w:val="00850F9B"/>
    <w:rsid w:val="00852F7C"/>
    <w:rsid w:val="00853EDD"/>
    <w:rsid w:val="00857898"/>
    <w:rsid w:val="00857EEC"/>
    <w:rsid w:val="008604EE"/>
    <w:rsid w:val="0086131D"/>
    <w:rsid w:val="008704A4"/>
    <w:rsid w:val="0087352F"/>
    <w:rsid w:val="0087401D"/>
    <w:rsid w:val="008768CA"/>
    <w:rsid w:val="008771FD"/>
    <w:rsid w:val="0088020E"/>
    <w:rsid w:val="00880559"/>
    <w:rsid w:val="008840E9"/>
    <w:rsid w:val="00886577"/>
    <w:rsid w:val="00887209"/>
    <w:rsid w:val="008958F5"/>
    <w:rsid w:val="008A3A08"/>
    <w:rsid w:val="008B4CC2"/>
    <w:rsid w:val="008B6DDB"/>
    <w:rsid w:val="008C2835"/>
    <w:rsid w:val="008C3D3F"/>
    <w:rsid w:val="008C484F"/>
    <w:rsid w:val="008C490B"/>
    <w:rsid w:val="008C72BB"/>
    <w:rsid w:val="008D40B4"/>
    <w:rsid w:val="008D5287"/>
    <w:rsid w:val="008E0CE6"/>
    <w:rsid w:val="008E5CD7"/>
    <w:rsid w:val="008E5DF6"/>
    <w:rsid w:val="008F4AD3"/>
    <w:rsid w:val="0090271F"/>
    <w:rsid w:val="00903D8C"/>
    <w:rsid w:val="009055FA"/>
    <w:rsid w:val="00907343"/>
    <w:rsid w:val="009109A8"/>
    <w:rsid w:val="00913D4D"/>
    <w:rsid w:val="00921274"/>
    <w:rsid w:val="00921644"/>
    <w:rsid w:val="009240B1"/>
    <w:rsid w:val="009330F1"/>
    <w:rsid w:val="0093332C"/>
    <w:rsid w:val="009343D0"/>
    <w:rsid w:val="00934552"/>
    <w:rsid w:val="0094013D"/>
    <w:rsid w:val="00942EC2"/>
    <w:rsid w:val="00945D38"/>
    <w:rsid w:val="0094674F"/>
    <w:rsid w:val="00947300"/>
    <w:rsid w:val="00954BCB"/>
    <w:rsid w:val="009558CC"/>
    <w:rsid w:val="009563AD"/>
    <w:rsid w:val="00961092"/>
    <w:rsid w:val="00961B32"/>
    <w:rsid w:val="00966FD3"/>
    <w:rsid w:val="00971683"/>
    <w:rsid w:val="00972FD7"/>
    <w:rsid w:val="00974BB0"/>
    <w:rsid w:val="0097762D"/>
    <w:rsid w:val="00982C5F"/>
    <w:rsid w:val="00986062"/>
    <w:rsid w:val="009872AD"/>
    <w:rsid w:val="00990FC1"/>
    <w:rsid w:val="0099115B"/>
    <w:rsid w:val="00997C78"/>
    <w:rsid w:val="009A30B3"/>
    <w:rsid w:val="009A5A74"/>
    <w:rsid w:val="009A6E4F"/>
    <w:rsid w:val="009B2523"/>
    <w:rsid w:val="009C3779"/>
    <w:rsid w:val="009C4D5C"/>
    <w:rsid w:val="009D0976"/>
    <w:rsid w:val="009D0A28"/>
    <w:rsid w:val="009D22B5"/>
    <w:rsid w:val="009D2831"/>
    <w:rsid w:val="009D7283"/>
    <w:rsid w:val="009E12A0"/>
    <w:rsid w:val="009E21AE"/>
    <w:rsid w:val="009E618D"/>
    <w:rsid w:val="009F2C5F"/>
    <w:rsid w:val="009F3B54"/>
    <w:rsid w:val="009F7E6E"/>
    <w:rsid w:val="00A02FF2"/>
    <w:rsid w:val="00A0726D"/>
    <w:rsid w:val="00A10F02"/>
    <w:rsid w:val="00A1309F"/>
    <w:rsid w:val="00A143D9"/>
    <w:rsid w:val="00A14C70"/>
    <w:rsid w:val="00A21CFC"/>
    <w:rsid w:val="00A27110"/>
    <w:rsid w:val="00A32381"/>
    <w:rsid w:val="00A42F80"/>
    <w:rsid w:val="00A45528"/>
    <w:rsid w:val="00A53724"/>
    <w:rsid w:val="00A559F6"/>
    <w:rsid w:val="00A5612A"/>
    <w:rsid w:val="00A657DC"/>
    <w:rsid w:val="00A65870"/>
    <w:rsid w:val="00A66F7A"/>
    <w:rsid w:val="00A710BA"/>
    <w:rsid w:val="00A7159C"/>
    <w:rsid w:val="00A71B2B"/>
    <w:rsid w:val="00A7226F"/>
    <w:rsid w:val="00A814E6"/>
    <w:rsid w:val="00A82346"/>
    <w:rsid w:val="00A8361A"/>
    <w:rsid w:val="00A9671C"/>
    <w:rsid w:val="00AA754B"/>
    <w:rsid w:val="00AB0F5D"/>
    <w:rsid w:val="00AB49BE"/>
    <w:rsid w:val="00AB6AAB"/>
    <w:rsid w:val="00AC0E02"/>
    <w:rsid w:val="00AD0338"/>
    <w:rsid w:val="00AD4BCF"/>
    <w:rsid w:val="00AE04D5"/>
    <w:rsid w:val="00AF106B"/>
    <w:rsid w:val="00AF378B"/>
    <w:rsid w:val="00AF4A8E"/>
    <w:rsid w:val="00AF78D5"/>
    <w:rsid w:val="00B1063A"/>
    <w:rsid w:val="00B15449"/>
    <w:rsid w:val="00B178AE"/>
    <w:rsid w:val="00B21241"/>
    <w:rsid w:val="00B2245F"/>
    <w:rsid w:val="00B3207A"/>
    <w:rsid w:val="00B325E7"/>
    <w:rsid w:val="00B3375D"/>
    <w:rsid w:val="00B358DD"/>
    <w:rsid w:val="00B35C13"/>
    <w:rsid w:val="00B42B61"/>
    <w:rsid w:val="00B477C9"/>
    <w:rsid w:val="00B51F8C"/>
    <w:rsid w:val="00B5439D"/>
    <w:rsid w:val="00B56BDC"/>
    <w:rsid w:val="00B67F00"/>
    <w:rsid w:val="00B700F3"/>
    <w:rsid w:val="00B71A64"/>
    <w:rsid w:val="00B73BBA"/>
    <w:rsid w:val="00B746AA"/>
    <w:rsid w:val="00B826B2"/>
    <w:rsid w:val="00B9781E"/>
    <w:rsid w:val="00B97C04"/>
    <w:rsid w:val="00BA2E3A"/>
    <w:rsid w:val="00BC077A"/>
    <w:rsid w:val="00BC29B1"/>
    <w:rsid w:val="00BD0D64"/>
    <w:rsid w:val="00BE12E5"/>
    <w:rsid w:val="00BF212C"/>
    <w:rsid w:val="00BF79F1"/>
    <w:rsid w:val="00C03035"/>
    <w:rsid w:val="00C04657"/>
    <w:rsid w:val="00C11826"/>
    <w:rsid w:val="00C1564B"/>
    <w:rsid w:val="00C15AE8"/>
    <w:rsid w:val="00C17963"/>
    <w:rsid w:val="00C21572"/>
    <w:rsid w:val="00C234C1"/>
    <w:rsid w:val="00C24B5F"/>
    <w:rsid w:val="00C275BC"/>
    <w:rsid w:val="00C3084C"/>
    <w:rsid w:val="00C322D7"/>
    <w:rsid w:val="00C33079"/>
    <w:rsid w:val="00C34DD8"/>
    <w:rsid w:val="00C365F1"/>
    <w:rsid w:val="00C43B31"/>
    <w:rsid w:val="00C50536"/>
    <w:rsid w:val="00C55EB7"/>
    <w:rsid w:val="00C64284"/>
    <w:rsid w:val="00C64DCD"/>
    <w:rsid w:val="00C77963"/>
    <w:rsid w:val="00C84ED9"/>
    <w:rsid w:val="00C87DA9"/>
    <w:rsid w:val="00C90F56"/>
    <w:rsid w:val="00CA08A8"/>
    <w:rsid w:val="00CA0C79"/>
    <w:rsid w:val="00CA14E4"/>
    <w:rsid w:val="00CA2DAD"/>
    <w:rsid w:val="00CA3D0C"/>
    <w:rsid w:val="00CB3802"/>
    <w:rsid w:val="00CB5ED6"/>
    <w:rsid w:val="00CB6651"/>
    <w:rsid w:val="00CB6887"/>
    <w:rsid w:val="00CC748D"/>
    <w:rsid w:val="00CD0750"/>
    <w:rsid w:val="00CD228C"/>
    <w:rsid w:val="00CD320E"/>
    <w:rsid w:val="00CD3B71"/>
    <w:rsid w:val="00CD4085"/>
    <w:rsid w:val="00CD4C7B"/>
    <w:rsid w:val="00CE007C"/>
    <w:rsid w:val="00CE3492"/>
    <w:rsid w:val="00CE7505"/>
    <w:rsid w:val="00CF2F0D"/>
    <w:rsid w:val="00CF3736"/>
    <w:rsid w:val="00CF6A07"/>
    <w:rsid w:val="00D01A8B"/>
    <w:rsid w:val="00D020B1"/>
    <w:rsid w:val="00D03525"/>
    <w:rsid w:val="00D0426A"/>
    <w:rsid w:val="00D0531A"/>
    <w:rsid w:val="00D11329"/>
    <w:rsid w:val="00D116FB"/>
    <w:rsid w:val="00D209B5"/>
    <w:rsid w:val="00D22038"/>
    <w:rsid w:val="00D30A68"/>
    <w:rsid w:val="00D3382C"/>
    <w:rsid w:val="00D40CB1"/>
    <w:rsid w:val="00D41ABE"/>
    <w:rsid w:val="00D45717"/>
    <w:rsid w:val="00D50741"/>
    <w:rsid w:val="00D55C48"/>
    <w:rsid w:val="00D55E27"/>
    <w:rsid w:val="00D65F19"/>
    <w:rsid w:val="00D70908"/>
    <w:rsid w:val="00D7215D"/>
    <w:rsid w:val="00D738D6"/>
    <w:rsid w:val="00D76AE2"/>
    <w:rsid w:val="00D80795"/>
    <w:rsid w:val="00D86C3E"/>
    <w:rsid w:val="00D87E00"/>
    <w:rsid w:val="00D908B4"/>
    <w:rsid w:val="00D9134D"/>
    <w:rsid w:val="00D92763"/>
    <w:rsid w:val="00D97CD9"/>
    <w:rsid w:val="00DA58E4"/>
    <w:rsid w:val="00DA7A03"/>
    <w:rsid w:val="00DB1344"/>
    <w:rsid w:val="00DB1818"/>
    <w:rsid w:val="00DC0172"/>
    <w:rsid w:val="00DC309B"/>
    <w:rsid w:val="00DC4DA2"/>
    <w:rsid w:val="00DC4F4F"/>
    <w:rsid w:val="00DD148A"/>
    <w:rsid w:val="00DD410F"/>
    <w:rsid w:val="00DE0F33"/>
    <w:rsid w:val="00DE1406"/>
    <w:rsid w:val="00DE7D73"/>
    <w:rsid w:val="00DF335A"/>
    <w:rsid w:val="00DF5393"/>
    <w:rsid w:val="00E07838"/>
    <w:rsid w:val="00E07BA9"/>
    <w:rsid w:val="00E12052"/>
    <w:rsid w:val="00E228CE"/>
    <w:rsid w:val="00E261F1"/>
    <w:rsid w:val="00E340BC"/>
    <w:rsid w:val="00E34B3D"/>
    <w:rsid w:val="00E44A43"/>
    <w:rsid w:val="00E51F8B"/>
    <w:rsid w:val="00E62835"/>
    <w:rsid w:val="00E62D69"/>
    <w:rsid w:val="00E63A50"/>
    <w:rsid w:val="00E677D5"/>
    <w:rsid w:val="00E75D24"/>
    <w:rsid w:val="00E77645"/>
    <w:rsid w:val="00E81E69"/>
    <w:rsid w:val="00E852FF"/>
    <w:rsid w:val="00E90ABE"/>
    <w:rsid w:val="00E939F6"/>
    <w:rsid w:val="00E96761"/>
    <w:rsid w:val="00E97B68"/>
    <w:rsid w:val="00EA1823"/>
    <w:rsid w:val="00EA1D56"/>
    <w:rsid w:val="00EA22F8"/>
    <w:rsid w:val="00EA45CF"/>
    <w:rsid w:val="00EA63E2"/>
    <w:rsid w:val="00EA7B2C"/>
    <w:rsid w:val="00EC4A25"/>
    <w:rsid w:val="00EC5A51"/>
    <w:rsid w:val="00ED096C"/>
    <w:rsid w:val="00ED1691"/>
    <w:rsid w:val="00ED2C7E"/>
    <w:rsid w:val="00ED7709"/>
    <w:rsid w:val="00EE0A1E"/>
    <w:rsid w:val="00EE0B91"/>
    <w:rsid w:val="00EE0EE2"/>
    <w:rsid w:val="00EE1E99"/>
    <w:rsid w:val="00EE2C8B"/>
    <w:rsid w:val="00EE66A7"/>
    <w:rsid w:val="00EF5A58"/>
    <w:rsid w:val="00F025A2"/>
    <w:rsid w:val="00F12972"/>
    <w:rsid w:val="00F2026E"/>
    <w:rsid w:val="00F2210A"/>
    <w:rsid w:val="00F22334"/>
    <w:rsid w:val="00F2336F"/>
    <w:rsid w:val="00F27F34"/>
    <w:rsid w:val="00F31623"/>
    <w:rsid w:val="00F32F52"/>
    <w:rsid w:val="00F370AC"/>
    <w:rsid w:val="00F37743"/>
    <w:rsid w:val="00F41E0D"/>
    <w:rsid w:val="00F431E9"/>
    <w:rsid w:val="00F4416B"/>
    <w:rsid w:val="00F441B3"/>
    <w:rsid w:val="00F54187"/>
    <w:rsid w:val="00F54A3D"/>
    <w:rsid w:val="00F54CE5"/>
    <w:rsid w:val="00F625C2"/>
    <w:rsid w:val="00F62832"/>
    <w:rsid w:val="00F62F8E"/>
    <w:rsid w:val="00F63110"/>
    <w:rsid w:val="00F63A68"/>
    <w:rsid w:val="00F653B8"/>
    <w:rsid w:val="00F6666A"/>
    <w:rsid w:val="00F71891"/>
    <w:rsid w:val="00F74CB8"/>
    <w:rsid w:val="00F7527C"/>
    <w:rsid w:val="00F76F8F"/>
    <w:rsid w:val="00FA1266"/>
    <w:rsid w:val="00FA145A"/>
    <w:rsid w:val="00FA3BA9"/>
    <w:rsid w:val="00FB27EC"/>
    <w:rsid w:val="00FB2BEA"/>
    <w:rsid w:val="00FB3DF0"/>
    <w:rsid w:val="00FB562A"/>
    <w:rsid w:val="00FC1192"/>
    <w:rsid w:val="00FC53BF"/>
    <w:rsid w:val="00FC6713"/>
    <w:rsid w:val="00FD39EE"/>
    <w:rsid w:val="00FD5D68"/>
    <w:rsid w:val="00FE1663"/>
    <w:rsid w:val="00FE5E28"/>
    <w:rsid w:val="00FF22AD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BFEF5891-C2C6-4990-BEF8-3AE3F92C5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semiHidden/>
    <w:rsid w:val="002D7123"/>
    <w:rPr>
      <w:lang w:val="en-GB"/>
    </w:rPr>
  </w:style>
  <w:style w:type="character" w:customStyle="1" w:styleId="Heading1Char">
    <w:name w:val="Heading 1 Char"/>
    <w:link w:val="Heading1"/>
    <w:rsid w:val="00373C3D"/>
    <w:rPr>
      <w:rFonts w:ascii="Arial" w:hAnsi="Arial"/>
      <w:sz w:val="36"/>
      <w:lang w:val="en-GB"/>
    </w:rPr>
  </w:style>
  <w:style w:type="character" w:customStyle="1" w:styleId="Heading4Char">
    <w:name w:val="Heading 4 Char"/>
    <w:link w:val="Heading4"/>
    <w:rsid w:val="00373C3D"/>
    <w:rPr>
      <w:rFonts w:ascii="Arial" w:hAnsi="Arial"/>
      <w:sz w:val="24"/>
      <w:lang w:val="en-GB"/>
    </w:rPr>
  </w:style>
  <w:style w:type="character" w:styleId="UnresolvedMention">
    <w:name w:val="Unresolved Mention"/>
    <w:uiPriority w:val="99"/>
    <w:semiHidden/>
    <w:unhideWhenUsed/>
    <w:rsid w:val="00397AEB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F48BF"/>
    <w:rPr>
      <w:rFonts w:ascii="Arial" w:hAnsi="Arial"/>
      <w:sz w:val="18"/>
      <w:lang w:val="en-GB"/>
    </w:rPr>
  </w:style>
  <w:style w:type="paragraph" w:customStyle="1" w:styleId="a">
    <w:name w:val="表格文本"/>
    <w:basedOn w:val="Normal"/>
    <w:rsid w:val="004F48B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4F48BF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4F48BF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4F48BF"/>
  </w:style>
  <w:style w:type="character" w:customStyle="1" w:styleId="TFChar">
    <w:name w:val="TF Char"/>
    <w:link w:val="TF"/>
    <w:qFormat/>
    <w:locked/>
    <w:rsid w:val="00080344"/>
    <w:rPr>
      <w:rFonts w:ascii="Arial" w:hAnsi="Arial"/>
      <w:b/>
      <w:lang w:val="en-GB"/>
    </w:rPr>
  </w:style>
  <w:style w:type="character" w:customStyle="1" w:styleId="NOZchn">
    <w:name w:val="NO Zchn"/>
    <w:link w:val="NO"/>
    <w:rsid w:val="00543609"/>
    <w:rPr>
      <w:lang w:val="en-GB"/>
    </w:rPr>
  </w:style>
  <w:style w:type="character" w:customStyle="1" w:styleId="B2Char">
    <w:name w:val="B2 Char"/>
    <w:link w:val="B2"/>
    <w:rsid w:val="00BC29B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4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6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5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7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DF8148C5469A469EB6DD33420CDCCA" ma:contentTypeVersion="21" ma:contentTypeDescription="Create a new document." ma:contentTypeScope="" ma:versionID="01e84a13b96c6d4583a37f934ae29ae2">
  <xsd:schema xmlns:xsd="http://www.w3.org/2001/XMLSchema" xmlns:xs="http://www.w3.org/2001/XMLSchema" xmlns:p="http://schemas.microsoft.com/office/2006/metadata/properties" xmlns:ns3="71c5aaf6-e6ce-465b-b873-5148d2a4c105" xmlns:ns4="28679b8b-c76e-4c76-a2aa-c00e29a34019" xmlns:ns5="9fcd4c4a-1cb9-41c3-bd35-63b770ecd5ce" targetNamespace="http://schemas.microsoft.com/office/2006/metadata/properties" ma:root="true" ma:fieldsID="a9a617cae306c89eb50535236d6d42c5" ns3:_="" ns4:_="" ns5:_="">
    <xsd:import namespace="71c5aaf6-e6ce-465b-b873-5148d2a4c105"/>
    <xsd:import namespace="28679b8b-c76e-4c76-a2aa-c00e29a34019"/>
    <xsd:import namespace="9fcd4c4a-1cb9-41c3-bd35-63b770ecd5c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  <xsd:element ref="ns5:SharedWithUsers" minOccurs="0"/>
                <xsd:element ref="ns5:SharedWithDetails" minOccurs="0"/>
                <xsd:element ref="ns5:SharingHintHash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79b8b-c76e-4c76-a2aa-c00e29a34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4c4a-1cb9-41c3-bd35-63b770ecd5ce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8679b8b-c76e-4c76-a2aa-c00e29a34019" xsi:nil="true"/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F4364EB3-287D-4BBC-B8F2-BB6696D9D6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008485-EBCE-4FDE-A086-445521137FB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903D84A-1478-4975-80A5-7230D54F3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28679b8b-c76e-4c76-a2aa-c00e29a34019"/>
    <ds:schemaRef ds:uri="9fcd4c4a-1cb9-41c3-bd35-63b770ecd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04CD3B-95D6-4E10-997E-A6DE4D283AC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7F212EB-1FAB-44E0-8165-50871DB20D22}">
  <ds:schemaRefs>
    <ds:schemaRef ds:uri="http://schemas.microsoft.com/office/2006/metadata/properties"/>
    <ds:schemaRef ds:uri="http://schemas.microsoft.com/office/infopath/2007/PartnerControls"/>
    <ds:schemaRef ds:uri="28679b8b-c76e-4c76-a2aa-c00e29a3401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118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1332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59</cp:revision>
  <dcterms:created xsi:type="dcterms:W3CDTF">2024-10-01T06:59:00Z</dcterms:created>
  <dcterms:modified xsi:type="dcterms:W3CDTF">2024-10-03T06:41:00Z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0x010100E4DF8148C5469A469EB6DD33420CDCCA</vt:lpwstr>
  </property>
</Properties>
</file>